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3E8D273B" w:rsidR="005B549F" w:rsidRDefault="00E9243F" w:rsidP="00464C0D">
      <w:pPr>
        <w:pStyle w:val="Title"/>
      </w:pPr>
      <w:r>
        <w:t>Equipment Study</w:t>
      </w:r>
    </w:p>
    <w:p w14:paraId="4826CF29" w14:textId="5587A4A1" w:rsidR="00224BDB" w:rsidRDefault="00224BDB" w:rsidP="00224BDB">
      <w:pPr>
        <w:rPr>
          <w:b/>
          <w:bCs/>
        </w:rPr>
      </w:pPr>
      <w:r>
        <w:rPr>
          <w:b/>
          <w:bCs/>
        </w:rPr>
        <w:t>Sprayer Equipment Study</w:t>
      </w:r>
    </w:p>
    <w:p w14:paraId="2A8B9657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What would be the use of this sprayer?</w:t>
      </w:r>
    </w:p>
    <w:p w14:paraId="48134E43" w14:textId="77777777" w:rsidR="00224BDB" w:rsidRPr="00224BDB" w:rsidRDefault="00224BDB" w:rsidP="00224BDB"/>
    <w:p w14:paraId="27AE4532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What is the sprayer pump type?</w:t>
      </w:r>
    </w:p>
    <w:p w14:paraId="63A1555F" w14:textId="77777777" w:rsidR="00224BDB" w:rsidRPr="00224BDB" w:rsidRDefault="00224BDB" w:rsidP="00224BDB"/>
    <w:p w14:paraId="3F54FEEB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What would be the approximate GPM of the pump?</w:t>
      </w:r>
    </w:p>
    <w:p w14:paraId="3AC45C4E" w14:textId="77777777" w:rsidR="00224BDB" w:rsidRPr="00224BDB" w:rsidRDefault="00224BDB" w:rsidP="00224BDB"/>
    <w:p w14:paraId="1A15FB7F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Is this pump displacement positive displacement?</w:t>
      </w:r>
    </w:p>
    <w:p w14:paraId="585E04D6" w14:textId="77777777" w:rsidR="00224BDB" w:rsidRPr="00224BDB" w:rsidRDefault="00224BDB" w:rsidP="00224BDB"/>
    <w:p w14:paraId="29EC6D72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What pressure potential does this pump have?</w:t>
      </w:r>
    </w:p>
    <w:p w14:paraId="6E2F70DF" w14:textId="77777777" w:rsidR="00224BDB" w:rsidRPr="00224BDB" w:rsidRDefault="00224BDB" w:rsidP="00224BDB"/>
    <w:p w14:paraId="2D0A1FA3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What is the advantage of this pump system?</w:t>
      </w:r>
    </w:p>
    <w:p w14:paraId="786C772B" w14:textId="77777777" w:rsidR="00224BDB" w:rsidRPr="00224BDB" w:rsidRDefault="00224BDB" w:rsidP="00224BDB"/>
    <w:p w14:paraId="7424AD58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How is the pump powered?</w:t>
      </w:r>
    </w:p>
    <w:p w14:paraId="3E1B0B92" w14:textId="77777777" w:rsidR="00224BDB" w:rsidRPr="00224BDB" w:rsidRDefault="00224BDB" w:rsidP="00224BDB"/>
    <w:p w14:paraId="2E97AA98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How is filtering taken care of?</w:t>
      </w:r>
    </w:p>
    <w:p w14:paraId="0B7858CC" w14:textId="77777777" w:rsidR="00224BDB" w:rsidRPr="00224BDB" w:rsidRDefault="00224BDB" w:rsidP="00224BDB"/>
    <w:p w14:paraId="22F339D7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Why is there a valve on the suction line?</w:t>
      </w:r>
    </w:p>
    <w:p w14:paraId="67FEBBA1" w14:textId="77777777" w:rsidR="00224BDB" w:rsidRPr="00224BDB" w:rsidRDefault="00224BDB" w:rsidP="00224BDB"/>
    <w:p w14:paraId="3270F71E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What size tank does sprayer have?</w:t>
      </w:r>
    </w:p>
    <w:p w14:paraId="32C4F565" w14:textId="77777777" w:rsidR="00224BDB" w:rsidRPr="00224BDB" w:rsidRDefault="00224BDB" w:rsidP="00224BDB"/>
    <w:p w14:paraId="4906DFB5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How is spray pressure regulated?</w:t>
      </w:r>
    </w:p>
    <w:p w14:paraId="27C10F8D" w14:textId="77777777" w:rsidR="00224BDB" w:rsidRPr="00224BDB" w:rsidRDefault="00224BDB" w:rsidP="00224BDB"/>
    <w:p w14:paraId="347E642C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How is agitation of solution achieved?</w:t>
      </w:r>
    </w:p>
    <w:p w14:paraId="6FD5BE8E" w14:textId="77777777" w:rsidR="00224BDB" w:rsidRPr="00224BDB" w:rsidRDefault="00224BDB" w:rsidP="00224BDB"/>
    <w:p w14:paraId="75FC2DDE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How is fluid directed to each boom?</w:t>
      </w:r>
    </w:p>
    <w:p w14:paraId="66788738" w14:textId="77777777" w:rsidR="00224BDB" w:rsidRPr="00224BDB" w:rsidRDefault="00224BDB" w:rsidP="00224BDB"/>
    <w:p w14:paraId="38E86D00" w14:textId="77777777" w:rsidR="00224BDB" w:rsidRPr="00224BDB" w:rsidRDefault="00224BDB" w:rsidP="00224BDB"/>
    <w:p w14:paraId="47AA63EE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What is the total width this sprayer can cover on a pass?</w:t>
      </w:r>
    </w:p>
    <w:p w14:paraId="6EC86D83" w14:textId="77777777" w:rsidR="00224BDB" w:rsidRPr="00224BDB" w:rsidRDefault="00224BDB" w:rsidP="00224BDB"/>
    <w:p w14:paraId="1A1E2271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 xml:space="preserve"> What is special about the pressure gauge?</w:t>
      </w:r>
    </w:p>
    <w:p w14:paraId="111C199A" w14:textId="77777777" w:rsidR="00224BDB" w:rsidRPr="00224BDB" w:rsidRDefault="00224BDB" w:rsidP="00224BDB"/>
    <w:p w14:paraId="7E0EE688" w14:textId="77777777" w:rsidR="00224BDB" w:rsidRPr="00224BDB" w:rsidRDefault="00224BDB" w:rsidP="00224BDB"/>
    <w:p w14:paraId="1CAEFB73" w14:textId="77777777" w:rsidR="00224BDB" w:rsidRPr="00224BDB" w:rsidRDefault="00224BDB" w:rsidP="00224BDB"/>
    <w:p w14:paraId="7FF130FB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What nozzles are installed on this boom?</w:t>
      </w:r>
    </w:p>
    <w:p w14:paraId="62F114F4" w14:textId="77777777" w:rsidR="00224BDB" w:rsidRPr="00224BDB" w:rsidRDefault="00224BDB" w:rsidP="00224BDB"/>
    <w:p w14:paraId="55BDB393" w14:textId="77777777" w:rsidR="00224BDB" w:rsidRPr="00224BDB" w:rsidRDefault="00224BDB" w:rsidP="00224BDB">
      <w:pPr>
        <w:numPr>
          <w:ilvl w:val="0"/>
          <w:numId w:val="49"/>
        </w:numPr>
      </w:pPr>
      <w:r w:rsidRPr="00224BDB">
        <w:t>Are there check valves on the nozzle holders?</w:t>
      </w:r>
    </w:p>
    <w:p w14:paraId="4FC3A135" w14:textId="77777777" w:rsidR="00224BDB" w:rsidRPr="00224BDB" w:rsidRDefault="00224BDB" w:rsidP="00224BDB"/>
    <w:sectPr w:rsidR="00224BDB" w:rsidRPr="00224BDB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C88F3" w14:textId="77777777" w:rsidR="007E01FB" w:rsidRDefault="007E01FB" w:rsidP="00CD71D0">
      <w:pPr>
        <w:spacing w:after="0" w:line="240" w:lineRule="auto"/>
      </w:pPr>
      <w:r>
        <w:separator/>
      </w:r>
    </w:p>
  </w:endnote>
  <w:endnote w:type="continuationSeparator" w:id="0">
    <w:p w14:paraId="5154915F" w14:textId="77777777" w:rsidR="007E01FB" w:rsidRDefault="007E01FB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E66BE1B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50DC1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4B4D2" w14:textId="77777777" w:rsidR="007E01FB" w:rsidRDefault="007E01FB" w:rsidP="00CD71D0">
      <w:pPr>
        <w:spacing w:after="0" w:line="240" w:lineRule="auto"/>
      </w:pPr>
      <w:r>
        <w:separator/>
      </w:r>
    </w:p>
  </w:footnote>
  <w:footnote w:type="continuationSeparator" w:id="0">
    <w:p w14:paraId="4D633AEF" w14:textId="77777777" w:rsidR="007E01FB" w:rsidRDefault="007E01FB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0F0ECA2D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224BDB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7AFF"/>
    <w:multiLevelType w:val="hybridMultilevel"/>
    <w:tmpl w:val="EFC4ED00"/>
    <w:lvl w:ilvl="0" w:tplc="A9BAB7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F0194"/>
    <w:multiLevelType w:val="hybridMultilevel"/>
    <w:tmpl w:val="98687D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084896"/>
    <w:multiLevelType w:val="hybridMultilevel"/>
    <w:tmpl w:val="02A0F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8260F6"/>
    <w:multiLevelType w:val="hybridMultilevel"/>
    <w:tmpl w:val="F85A5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D122E89"/>
    <w:multiLevelType w:val="hybridMultilevel"/>
    <w:tmpl w:val="F462F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BB3B48"/>
    <w:multiLevelType w:val="hybridMultilevel"/>
    <w:tmpl w:val="13B67D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F7DE8"/>
    <w:multiLevelType w:val="hybridMultilevel"/>
    <w:tmpl w:val="62609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E4694C"/>
    <w:multiLevelType w:val="hybridMultilevel"/>
    <w:tmpl w:val="6818F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3D5DBE"/>
    <w:multiLevelType w:val="hybridMultilevel"/>
    <w:tmpl w:val="0E2C2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E61F58"/>
    <w:multiLevelType w:val="hybridMultilevel"/>
    <w:tmpl w:val="6BC4D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47"/>
  </w:num>
  <w:num w:numId="2" w16cid:durableId="532883076">
    <w:abstractNumId w:val="30"/>
  </w:num>
  <w:num w:numId="3" w16cid:durableId="1688143260">
    <w:abstractNumId w:val="21"/>
  </w:num>
  <w:num w:numId="4" w16cid:durableId="320041939">
    <w:abstractNumId w:val="19"/>
  </w:num>
  <w:num w:numId="5" w16cid:durableId="1238786984">
    <w:abstractNumId w:val="34"/>
  </w:num>
  <w:num w:numId="6" w16cid:durableId="1532037393">
    <w:abstractNumId w:val="39"/>
  </w:num>
  <w:num w:numId="7" w16cid:durableId="1269655105">
    <w:abstractNumId w:val="20"/>
  </w:num>
  <w:num w:numId="8" w16cid:durableId="1093161213">
    <w:abstractNumId w:val="44"/>
  </w:num>
  <w:num w:numId="9" w16cid:durableId="1867138649">
    <w:abstractNumId w:val="16"/>
  </w:num>
  <w:num w:numId="10" w16cid:durableId="1619291114">
    <w:abstractNumId w:val="5"/>
  </w:num>
  <w:num w:numId="11" w16cid:durableId="234248285">
    <w:abstractNumId w:val="22"/>
  </w:num>
  <w:num w:numId="12" w16cid:durableId="709308004">
    <w:abstractNumId w:val="41"/>
  </w:num>
  <w:num w:numId="13" w16cid:durableId="33119727">
    <w:abstractNumId w:val="48"/>
  </w:num>
  <w:num w:numId="14" w16cid:durableId="1983919531">
    <w:abstractNumId w:val="33"/>
  </w:num>
  <w:num w:numId="15" w16cid:durableId="170072787">
    <w:abstractNumId w:val="9"/>
  </w:num>
  <w:num w:numId="16" w16cid:durableId="1739546439">
    <w:abstractNumId w:val="7"/>
  </w:num>
  <w:num w:numId="17" w16cid:durableId="1109665833">
    <w:abstractNumId w:val="25"/>
  </w:num>
  <w:num w:numId="18" w16cid:durableId="980622018">
    <w:abstractNumId w:val="12"/>
  </w:num>
  <w:num w:numId="19" w16cid:durableId="720783968">
    <w:abstractNumId w:val="15"/>
  </w:num>
  <w:num w:numId="20" w16cid:durableId="2001038560">
    <w:abstractNumId w:val="23"/>
  </w:num>
  <w:num w:numId="21" w16cid:durableId="1115753626">
    <w:abstractNumId w:val="38"/>
  </w:num>
  <w:num w:numId="22" w16cid:durableId="1316565486">
    <w:abstractNumId w:val="18"/>
  </w:num>
  <w:num w:numId="23" w16cid:durableId="1283463573">
    <w:abstractNumId w:val="13"/>
  </w:num>
  <w:num w:numId="24" w16cid:durableId="1664889169">
    <w:abstractNumId w:val="32"/>
  </w:num>
  <w:num w:numId="25" w16cid:durableId="885221321">
    <w:abstractNumId w:val="6"/>
  </w:num>
  <w:num w:numId="26" w16cid:durableId="1894730958">
    <w:abstractNumId w:val="1"/>
  </w:num>
  <w:num w:numId="27" w16cid:durableId="280889971">
    <w:abstractNumId w:val="14"/>
  </w:num>
  <w:num w:numId="28" w16cid:durableId="1864631475">
    <w:abstractNumId w:val="28"/>
  </w:num>
  <w:num w:numId="29" w16cid:durableId="1719087050">
    <w:abstractNumId w:val="45"/>
  </w:num>
  <w:num w:numId="30" w16cid:durableId="818496982">
    <w:abstractNumId w:val="29"/>
  </w:num>
  <w:num w:numId="31" w16cid:durableId="510609942">
    <w:abstractNumId w:val="36"/>
  </w:num>
  <w:num w:numId="32" w16cid:durableId="15231073">
    <w:abstractNumId w:val="3"/>
  </w:num>
  <w:num w:numId="33" w16cid:durableId="391198485">
    <w:abstractNumId w:val="2"/>
  </w:num>
  <w:num w:numId="34" w16cid:durableId="1395202873">
    <w:abstractNumId w:val="46"/>
  </w:num>
  <w:num w:numId="35" w16cid:durableId="1110469193">
    <w:abstractNumId w:val="10"/>
  </w:num>
  <w:num w:numId="36" w16cid:durableId="1952394740">
    <w:abstractNumId w:val="17"/>
  </w:num>
  <w:num w:numId="37" w16cid:durableId="459302872">
    <w:abstractNumId w:val="43"/>
  </w:num>
  <w:num w:numId="38" w16cid:durableId="1739790561">
    <w:abstractNumId w:val="42"/>
  </w:num>
  <w:num w:numId="39" w16cid:durableId="112792437">
    <w:abstractNumId w:val="24"/>
  </w:num>
  <w:num w:numId="40" w16cid:durableId="845292482">
    <w:abstractNumId w:val="31"/>
  </w:num>
  <w:num w:numId="41" w16cid:durableId="227230958">
    <w:abstractNumId w:val="27"/>
  </w:num>
  <w:num w:numId="42" w16cid:durableId="380251750">
    <w:abstractNumId w:val="35"/>
  </w:num>
  <w:num w:numId="43" w16cid:durableId="167985478">
    <w:abstractNumId w:val="4"/>
  </w:num>
  <w:num w:numId="44" w16cid:durableId="576523087">
    <w:abstractNumId w:val="37"/>
  </w:num>
  <w:num w:numId="45" w16cid:durableId="1122723770">
    <w:abstractNumId w:val="8"/>
  </w:num>
  <w:num w:numId="46" w16cid:durableId="539171123">
    <w:abstractNumId w:val="26"/>
  </w:num>
  <w:num w:numId="47" w16cid:durableId="2072920714">
    <w:abstractNumId w:val="0"/>
  </w:num>
  <w:num w:numId="48" w16cid:durableId="1400903132">
    <w:abstractNumId w:val="11"/>
  </w:num>
  <w:num w:numId="49" w16cid:durableId="194033419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82DDE"/>
    <w:rsid w:val="00087083"/>
    <w:rsid w:val="00095BE9"/>
    <w:rsid w:val="000E6131"/>
    <w:rsid w:val="00102AFC"/>
    <w:rsid w:val="00132629"/>
    <w:rsid w:val="00183F44"/>
    <w:rsid w:val="00207B0D"/>
    <w:rsid w:val="00212093"/>
    <w:rsid w:val="00213D42"/>
    <w:rsid w:val="00224BDB"/>
    <w:rsid w:val="00240321"/>
    <w:rsid w:val="00266CF0"/>
    <w:rsid w:val="002A48D2"/>
    <w:rsid w:val="002E0F41"/>
    <w:rsid w:val="00382EC4"/>
    <w:rsid w:val="003965D7"/>
    <w:rsid w:val="003A273B"/>
    <w:rsid w:val="003C5B2F"/>
    <w:rsid w:val="003D08B5"/>
    <w:rsid w:val="00464C0D"/>
    <w:rsid w:val="005B549F"/>
    <w:rsid w:val="005D16B1"/>
    <w:rsid w:val="00636D60"/>
    <w:rsid w:val="00654ECF"/>
    <w:rsid w:val="00656E6A"/>
    <w:rsid w:val="00672761"/>
    <w:rsid w:val="006F5079"/>
    <w:rsid w:val="00726CDC"/>
    <w:rsid w:val="007A1A7A"/>
    <w:rsid w:val="007E01FB"/>
    <w:rsid w:val="00807F4B"/>
    <w:rsid w:val="0090498A"/>
    <w:rsid w:val="00977AF9"/>
    <w:rsid w:val="00992739"/>
    <w:rsid w:val="00A143D2"/>
    <w:rsid w:val="00A50DC1"/>
    <w:rsid w:val="00A5573D"/>
    <w:rsid w:val="00A9258A"/>
    <w:rsid w:val="00B0734C"/>
    <w:rsid w:val="00B52E59"/>
    <w:rsid w:val="00BA592B"/>
    <w:rsid w:val="00C04B4B"/>
    <w:rsid w:val="00C512F2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2022-09-06T20:17:00Z</dcterms:created>
  <dcterms:modified xsi:type="dcterms:W3CDTF">2022-09-06T20:17:00Z</dcterms:modified>
</cp:coreProperties>
</file>